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A3" w:rsidRDefault="001542A3" w:rsidP="00853A2C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PH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ƯƠ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NG PH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Á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P BI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Ể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U DI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Ễ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N THU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Ậ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T TO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Á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 xml:space="preserve">N </w:t>
      </w:r>
    </w:p>
    <w:p w:rsidR="001542A3" w:rsidRPr="007202E1" w:rsidRDefault="001542A3" w:rsidP="00853A2C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</w:pP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B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Ằ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NG S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Ơ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 xml:space="preserve"> 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ĐỒ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 xml:space="preserve"> KH</w:t>
      </w:r>
      <w:r w:rsidRPr="007202E1"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Ố</w:t>
      </w:r>
      <w:r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  <w:t>I</w:t>
      </w:r>
    </w:p>
    <w:p w:rsidR="001542A3" w:rsidRPr="00B236D0" w:rsidRDefault="001542A3" w:rsidP="000659E9">
      <w:pPr>
        <w:jc w:val="center"/>
        <w:rPr>
          <w:rFonts w:ascii="Times New Roman" w:hAnsi="Times New Roman" w:cs="Times New Roman"/>
          <w:b/>
          <w:bCs/>
          <w:color w:val="FF0000"/>
          <w:spacing w:val="20"/>
          <w:sz w:val="44"/>
          <w:szCs w:val="4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.7pt;margin-top:85.8pt;width:226.25pt;height:315pt;z-index:251655680">
            <v:imagedata r:id="rId4" o:title=""/>
          </v:shape>
        </w:pict>
      </w:r>
      <w:r>
        <w:rPr>
          <w:noProof/>
        </w:rPr>
        <w:pict>
          <v:shape id="_x0000_s1027" type="#_x0000_t75" style="position:absolute;left:0;text-align:left;margin-left:220pt;margin-top:50.95pt;width:401.5pt;height:448.85pt;z-index:251656704">
            <v:imagedata r:id="rId5" o:title=""/>
          </v:shape>
        </w:pict>
      </w:r>
      <w:r>
        <w:rPr>
          <w:noProof/>
        </w:rPr>
        <w:pict>
          <v:shape id="_x0000_s1028" type="#_x0000_t75" style="position:absolute;left:0;text-align:left;margin-left:436.45pt;margin-top:65.8pt;width:311.55pt;height:371pt;z-index:251657728">
            <v:imagedata r:id="rId6" o:title=""/>
          </v:shape>
        </w:pict>
      </w:r>
      <w:r>
        <w:rPr>
          <w:noProof/>
        </w:rPr>
        <w:pict>
          <v:rect id="_x0000_s1029" style="position:absolute;left:0;text-align:left;margin-left:253pt;margin-top:20.8pt;width:203.5pt;height:36pt;z-index:251659776">
            <v:textbox>
              <w:txbxContent>
                <w:p w:rsidR="001542A3" w:rsidRPr="00AB7224" w:rsidRDefault="001542A3" w:rsidP="00560169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AB7224">
                    <w:rPr>
                      <w:b/>
                      <w:bCs/>
                      <w:color w:val="FF0000"/>
                    </w:rPr>
                    <w:t>VÍ D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Ụ1</w:t>
                  </w:r>
                  <w:r w:rsidRPr="00AB7224">
                    <w:rPr>
                      <w:b/>
                      <w:bCs/>
                      <w:color w:val="FF0000"/>
                    </w:rPr>
                    <w:t>: BI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Ể</w:t>
                  </w:r>
                  <w:r w:rsidRPr="00AB7224">
                    <w:rPr>
                      <w:b/>
                      <w:bCs/>
                      <w:color w:val="FF0000"/>
                    </w:rPr>
                    <w:t>U DI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Ễ</w:t>
                  </w:r>
                  <w:r w:rsidRPr="00AB7224">
                    <w:rPr>
                      <w:b/>
                      <w:bCs/>
                      <w:color w:val="FF0000"/>
                    </w:rPr>
                    <w:t>N THU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Ậ</w:t>
                  </w:r>
                  <w:r w:rsidRPr="00AB7224">
                    <w:rPr>
                      <w:b/>
                      <w:bCs/>
                      <w:color w:val="FF0000"/>
                    </w:rPr>
                    <w:t>T TOÁN: XÁC Đ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Ị</w:t>
                  </w:r>
                  <w:r w:rsidRPr="00AB7224">
                    <w:rPr>
                      <w:b/>
                      <w:bCs/>
                      <w:color w:val="FF0000"/>
                    </w:rPr>
                    <w:t>NH S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Ố</w:t>
                  </w:r>
                  <w:r w:rsidRPr="00AB7224">
                    <w:rPr>
                      <w:b/>
                      <w:bCs/>
                      <w:color w:val="FF0000"/>
                    </w:rPr>
                    <w:t xml:space="preserve"> N LÀ L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Ẻ</w:t>
                  </w:r>
                  <w:r w:rsidRPr="00AB7224">
                    <w:rPr>
                      <w:b/>
                      <w:bCs/>
                      <w:color w:val="FF0000"/>
                    </w:rPr>
                    <w:t xml:space="preserve"> HAY CH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Ẳ</w:t>
                  </w:r>
                  <w:r w:rsidRPr="00AB7224">
                    <w:rPr>
                      <w:b/>
                      <w:bCs/>
                      <w:color w:val="FF0000"/>
                    </w:rPr>
                    <w:t>N-CÁCH 1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500.5pt;margin-top:20.8pt;width:209pt;height:36pt;z-index:251660800">
            <v:textbox>
              <w:txbxContent>
                <w:p w:rsidR="001542A3" w:rsidRPr="00AB7224" w:rsidRDefault="001542A3" w:rsidP="00560169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AB7224">
                    <w:rPr>
                      <w:b/>
                      <w:bCs/>
                      <w:color w:val="FF0000"/>
                    </w:rPr>
                    <w:t>VÍ D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Ụ2</w:t>
                  </w:r>
                  <w:r w:rsidRPr="00AB7224">
                    <w:rPr>
                      <w:b/>
                      <w:bCs/>
                      <w:color w:val="FF0000"/>
                    </w:rPr>
                    <w:t>: BI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Ể</w:t>
                  </w:r>
                  <w:r w:rsidRPr="00AB7224">
                    <w:rPr>
                      <w:b/>
                      <w:bCs/>
                      <w:color w:val="FF0000"/>
                    </w:rPr>
                    <w:t>U DI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Ễ</w:t>
                  </w:r>
                  <w:r w:rsidRPr="00AB7224">
                    <w:rPr>
                      <w:b/>
                      <w:bCs/>
                      <w:color w:val="FF0000"/>
                    </w:rPr>
                    <w:t>N THU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Ậ</w:t>
                  </w:r>
                  <w:r w:rsidRPr="00AB7224">
                    <w:rPr>
                      <w:b/>
                      <w:bCs/>
                      <w:color w:val="FF0000"/>
                    </w:rPr>
                    <w:t>T TOÁN: XÁC Đ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Ị</w:t>
                  </w:r>
                  <w:r w:rsidRPr="00AB7224">
                    <w:rPr>
                      <w:b/>
                      <w:bCs/>
                      <w:color w:val="FF0000"/>
                    </w:rPr>
                    <w:t>NH S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Ố</w:t>
                  </w:r>
                  <w:r w:rsidRPr="00AB7224">
                    <w:rPr>
                      <w:b/>
                      <w:bCs/>
                      <w:color w:val="FF0000"/>
                    </w:rPr>
                    <w:t xml:space="preserve"> N LÀ L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Ẻ</w:t>
                  </w:r>
                  <w:r w:rsidRPr="00AB7224">
                    <w:rPr>
                      <w:b/>
                      <w:bCs/>
                      <w:color w:val="FF0000"/>
                    </w:rPr>
                    <w:t xml:space="preserve"> HAY CH</w:t>
                  </w:r>
                  <w:r w:rsidRPr="00AB7224">
                    <w:rPr>
                      <w:rFonts w:ascii="Arial" w:hAnsi="Arial" w:cs="Arial"/>
                      <w:b/>
                      <w:bCs/>
                      <w:color w:val="FF0000"/>
                    </w:rPr>
                    <w:t>Ẳ</w:t>
                  </w:r>
                  <w:r w:rsidRPr="00AB7224">
                    <w:rPr>
                      <w:b/>
                      <w:bCs/>
                      <w:color w:val="FF0000"/>
                    </w:rPr>
                    <w:t>N – CÁCH 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22pt;margin-top:20.8pt;width:190.55pt;height:36pt;z-index:251658752">
            <v:textbox>
              <w:txbxContent>
                <w:p w:rsidR="001542A3" w:rsidRPr="00AB7224" w:rsidRDefault="001542A3" w:rsidP="0092072E">
                  <w:pPr>
                    <w:jc w:val="center"/>
                    <w:rPr>
                      <w:b/>
                      <w:bCs/>
                      <w:i/>
                      <w:iCs/>
                      <w:color w:val="FF0000"/>
                    </w:rPr>
                  </w:pPr>
                  <w:r w:rsidRPr="00AB7224">
                    <w:rPr>
                      <w:b/>
                      <w:bCs/>
                      <w:i/>
                      <w:iCs/>
                      <w:color w:val="FF0000"/>
                    </w:rPr>
                    <w:t>CÁC KÝ HI</w:t>
                  </w:r>
                  <w:r w:rsidRPr="00AB7224">
                    <w:rPr>
                      <w:rFonts w:ascii="Arial" w:hAnsi="Arial" w:cs="Arial"/>
                      <w:b/>
                      <w:bCs/>
                      <w:i/>
                      <w:iCs/>
                      <w:color w:val="FF0000"/>
                    </w:rPr>
                    <w:t>Ệ</w:t>
                  </w:r>
                  <w:r w:rsidRPr="00AB7224">
                    <w:rPr>
                      <w:b/>
                      <w:bCs/>
                      <w:i/>
                      <w:iCs/>
                      <w:color w:val="FF0000"/>
                    </w:rPr>
                    <w:t>U TRONG S</w:t>
                  </w:r>
                  <w:r w:rsidRPr="00AB7224">
                    <w:rPr>
                      <w:rFonts w:ascii="Arial" w:hAnsi="Arial" w:cs="Arial"/>
                      <w:b/>
                      <w:bCs/>
                      <w:i/>
                      <w:iCs/>
                      <w:color w:val="FF0000"/>
                    </w:rPr>
                    <w:t>Ơ</w:t>
                  </w:r>
                  <w:r w:rsidRPr="00AB7224">
                    <w:rPr>
                      <w:b/>
                      <w:bCs/>
                      <w:i/>
                      <w:iCs/>
                      <w:color w:val="FF0000"/>
                    </w:rPr>
                    <w:t xml:space="preserve"> Đ</w:t>
                  </w:r>
                  <w:r w:rsidRPr="00AB7224">
                    <w:rPr>
                      <w:rFonts w:ascii="Arial" w:hAnsi="Arial" w:cs="Arial"/>
                      <w:b/>
                      <w:bCs/>
                      <w:i/>
                      <w:iCs/>
                      <w:color w:val="FF0000"/>
                    </w:rPr>
                    <w:t>Ồ</w:t>
                  </w:r>
                  <w:r w:rsidRPr="00AB7224">
                    <w:rPr>
                      <w:b/>
                      <w:bCs/>
                      <w:i/>
                      <w:iCs/>
                      <w:color w:val="FF0000"/>
                    </w:rPr>
                    <w:t xml:space="preserve"> KH</w:t>
                  </w:r>
                  <w:r w:rsidRPr="00AB7224">
                    <w:rPr>
                      <w:rFonts w:ascii="Arial" w:hAnsi="Arial" w:cs="Arial"/>
                      <w:b/>
                      <w:bCs/>
                      <w:i/>
                      <w:iCs/>
                      <w:color w:val="FF0000"/>
                    </w:rPr>
                    <w:t>Ố</w:t>
                  </w:r>
                  <w:r w:rsidRPr="00AB7224">
                    <w:rPr>
                      <w:b/>
                      <w:bCs/>
                      <w:i/>
                      <w:iCs/>
                      <w:color w:val="FF0000"/>
                    </w:rPr>
                    <w:t>I</w:t>
                  </w:r>
                </w:p>
              </w:txbxContent>
            </v:textbox>
          </v:rect>
        </w:pict>
      </w:r>
    </w:p>
    <w:p w:rsidR="001542A3" w:rsidRDefault="001542A3" w:rsidP="000659E9">
      <w:pPr>
        <w:jc w:val="center"/>
        <w:rPr>
          <w:rFonts w:ascii="Times New Roman" w:hAnsi="Times New Roman" w:cs="Times New Roman"/>
          <w:sz w:val="32"/>
          <w:szCs w:val="32"/>
        </w:rPr>
        <w:sectPr w:rsidR="001542A3" w:rsidSect="000659E9">
          <w:pgSz w:w="15840" w:h="12240" w:orient="landscape"/>
          <w:pgMar w:top="567" w:right="567" w:bottom="567" w:left="567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:rsidR="001542A3" w:rsidRPr="000659E9" w:rsidRDefault="001542A3" w:rsidP="000659E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2" type="#_x0000_t202" style="position:absolute;left:0;text-align:left;margin-left:322.3pt;margin-top:-6.85pt;width:351.55pt;height:116.9pt;z-index:251654656;visibility:visible" stroked="f" strokeweight=".5pt">
            <v:textbox>
              <w:txbxContent>
                <w:p w:rsidR="001542A3" w:rsidRPr="00B236D0" w:rsidRDefault="001542A3" w:rsidP="00B236D0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bookmarkStart w:id="0" w:name="_GoBack"/>
                  <w:bookmarkEnd w:id="0"/>
                  <w:r w:rsidRPr="00B236D0">
                    <w:rPr>
                      <w:rFonts w:ascii="Times New Roman" w:hAnsi="Times New Roman" w:cs="Times New Roman"/>
                      <w:sz w:val="36"/>
                      <w:szCs w:val="36"/>
                    </w:rPr>
                    <w:t>GV hướng dẫn: Thầy Phan Thanh Hải</w:t>
                  </w:r>
                </w:p>
                <w:p w:rsidR="001542A3" w:rsidRPr="00797DB1" w:rsidRDefault="001542A3" w:rsidP="00B236D0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B236D0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Học viên thực hiện: 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V</w:t>
                  </w:r>
                  <w:r w:rsidRPr="00797DB1">
                    <w:rPr>
                      <w:rFonts w:ascii="Times New Roman" w:hAnsi="Times New Roman" w:cs="Times New Roman"/>
                      <w:sz w:val="36"/>
                      <w:szCs w:val="36"/>
                    </w:rPr>
                    <w:t>õ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Anh Trang</w:t>
                  </w:r>
                </w:p>
                <w:p w:rsidR="001542A3" w:rsidRPr="00B236D0" w:rsidRDefault="001542A3" w:rsidP="00B236D0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B236D0">
                    <w:rPr>
                      <w:rFonts w:ascii="Times New Roman" w:hAnsi="Times New Roman" w:cs="Times New Roman"/>
                      <w:sz w:val="36"/>
                      <w:szCs w:val="36"/>
                    </w:rPr>
                    <w:t>Lớp: Phương tiện dạy học</w:t>
                  </w:r>
                </w:p>
              </w:txbxContent>
            </v:textbox>
          </v:shape>
        </w:pict>
      </w:r>
    </w:p>
    <w:sectPr w:rsidR="001542A3" w:rsidRPr="000659E9" w:rsidSect="00B236D0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9E9"/>
    <w:rsid w:val="00013574"/>
    <w:rsid w:val="000659E9"/>
    <w:rsid w:val="001542A3"/>
    <w:rsid w:val="00273F20"/>
    <w:rsid w:val="00293DCB"/>
    <w:rsid w:val="002E74BF"/>
    <w:rsid w:val="00345F11"/>
    <w:rsid w:val="0039499C"/>
    <w:rsid w:val="00433D50"/>
    <w:rsid w:val="00474B0D"/>
    <w:rsid w:val="004E5981"/>
    <w:rsid w:val="0051780E"/>
    <w:rsid w:val="00541641"/>
    <w:rsid w:val="00560169"/>
    <w:rsid w:val="00574949"/>
    <w:rsid w:val="005E0F5F"/>
    <w:rsid w:val="006271BA"/>
    <w:rsid w:val="007202E1"/>
    <w:rsid w:val="00797DB1"/>
    <w:rsid w:val="00817736"/>
    <w:rsid w:val="00853A2C"/>
    <w:rsid w:val="008A1974"/>
    <w:rsid w:val="008C225C"/>
    <w:rsid w:val="0092072E"/>
    <w:rsid w:val="00AB7224"/>
    <w:rsid w:val="00B236D0"/>
    <w:rsid w:val="00B372BE"/>
    <w:rsid w:val="00B729EC"/>
    <w:rsid w:val="00CE0275"/>
    <w:rsid w:val="00D17C4D"/>
    <w:rsid w:val="00D20F2A"/>
    <w:rsid w:val="00D63189"/>
    <w:rsid w:val="00DC72E2"/>
    <w:rsid w:val="00E34902"/>
    <w:rsid w:val="00E34A30"/>
    <w:rsid w:val="00E7465E"/>
    <w:rsid w:val="00ED2F8C"/>
    <w:rsid w:val="00F535F2"/>
    <w:rsid w:val="00F94C73"/>
    <w:rsid w:val="00FE3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18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8</Words>
  <Characters>52</Characters>
  <Application>Microsoft Office Outlook</Application>
  <DocSecurity>0</DocSecurity>
  <Lines>0</Lines>
  <Paragraphs>0</Paragraphs>
  <ScaleCrop>false</ScaleCrop>
  <Company>EDUCATION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LƯU ĐỒ THUẬT TOÁN TÌM VỊ TRÍ XUẤT HIỆN CỦA</dc:title>
  <dc:subject/>
  <dc:creator>THAILINH</dc:creator>
  <cp:keywords/>
  <dc:description/>
  <cp:lastModifiedBy>Administrator</cp:lastModifiedBy>
  <cp:revision>14</cp:revision>
  <dcterms:created xsi:type="dcterms:W3CDTF">2015-05-25T09:05:00Z</dcterms:created>
  <dcterms:modified xsi:type="dcterms:W3CDTF">2015-05-25T09:36:00Z</dcterms:modified>
</cp:coreProperties>
</file>